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6BF59" w14:textId="6F7D81C7" w:rsidR="006B2F86" w:rsidRDefault="00433E00" w:rsidP="00E71FC3">
      <w:pPr>
        <w:pStyle w:val="NoSpacing"/>
      </w:pPr>
      <w:r>
        <w:rPr>
          <w:u w:val="single"/>
        </w:rPr>
        <w:t>Ellen NARBOROUGH</w:t>
      </w:r>
      <w:r>
        <w:t xml:space="preserve">  </w:t>
      </w:r>
      <w:proofErr w:type="gramStart"/>
      <w:r>
        <w:t xml:space="preserve">   (</w:t>
      </w:r>
      <w:proofErr w:type="gramEnd"/>
      <w:r>
        <w:t>fl.1460)</w:t>
      </w:r>
    </w:p>
    <w:p w14:paraId="3CE89C77" w14:textId="42C74DBB" w:rsidR="00433E00" w:rsidRDefault="00433E00" w:rsidP="00E71FC3">
      <w:pPr>
        <w:pStyle w:val="NoSpacing"/>
      </w:pPr>
    </w:p>
    <w:p w14:paraId="72FDEA3A" w14:textId="120FB779" w:rsidR="00433E00" w:rsidRDefault="00433E00" w:rsidP="00E71FC3">
      <w:pPr>
        <w:pStyle w:val="NoSpacing"/>
      </w:pPr>
    </w:p>
    <w:p w14:paraId="7FFE4EEE" w14:textId="18289A9E" w:rsidR="00433E00" w:rsidRDefault="00433E00" w:rsidP="00E71FC3">
      <w:pPr>
        <w:pStyle w:val="NoSpacing"/>
      </w:pPr>
      <w:r>
        <w:t>Daughter of William Narborough.   (H.P. p.789)</w:t>
      </w:r>
    </w:p>
    <w:p w14:paraId="68C06CF2" w14:textId="7DFB378C" w:rsidR="00433E00" w:rsidRDefault="00433E00" w:rsidP="00E71FC3">
      <w:pPr>
        <w:pStyle w:val="NoSpacing"/>
      </w:pPr>
      <w:r>
        <w:t xml:space="preserve">1 = Thomas </w:t>
      </w:r>
      <w:proofErr w:type="spellStart"/>
      <w:r>
        <w:t>Shouldham</w:t>
      </w:r>
      <w:proofErr w:type="spellEnd"/>
      <w:r>
        <w:t>.   (ibid.)</w:t>
      </w:r>
    </w:p>
    <w:p w14:paraId="298EF1DE" w14:textId="6BE19CCD" w:rsidR="00433E00" w:rsidRDefault="00433E00" w:rsidP="00E71FC3">
      <w:pPr>
        <w:pStyle w:val="NoSpacing"/>
      </w:pPr>
    </w:p>
    <w:p w14:paraId="4949456E" w14:textId="3BDAB291" w:rsidR="00433E00" w:rsidRDefault="00433E00" w:rsidP="00E71FC3">
      <w:pPr>
        <w:pStyle w:val="NoSpacing"/>
      </w:pPr>
      <w:r>
        <w:t xml:space="preserve">2 = Henry </w:t>
      </w:r>
      <w:proofErr w:type="spellStart"/>
      <w:r>
        <w:t>Spilman</w:t>
      </w:r>
      <w:proofErr w:type="spellEnd"/>
      <w:r>
        <w:t xml:space="preserve"> of Narborough(q.v.).   (q.v.)</w:t>
      </w:r>
    </w:p>
    <w:p w14:paraId="5001494E" w14:textId="5C660D00" w:rsidR="00433E00" w:rsidRDefault="00433E00" w:rsidP="00E71FC3">
      <w:pPr>
        <w:pStyle w:val="NoSpacing"/>
      </w:pPr>
    </w:p>
    <w:p w14:paraId="520DA6C5" w14:textId="70C3B160" w:rsidR="00433E00" w:rsidRDefault="00433E00" w:rsidP="00E71FC3">
      <w:pPr>
        <w:pStyle w:val="NoSpacing"/>
      </w:pPr>
    </w:p>
    <w:p w14:paraId="1E78999A" w14:textId="0A719012" w:rsidR="00433E00" w:rsidRPr="00433E00" w:rsidRDefault="00433E00" w:rsidP="00E71FC3">
      <w:pPr>
        <w:pStyle w:val="NoSpacing"/>
      </w:pPr>
      <w:r>
        <w:t>23 April 2018</w:t>
      </w:r>
      <w:bookmarkStart w:id="0" w:name="_GoBack"/>
      <w:bookmarkEnd w:id="0"/>
    </w:p>
    <w:sectPr w:rsidR="00433E00" w:rsidRPr="00433E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B14F0" w14:textId="77777777" w:rsidR="00433E00" w:rsidRDefault="00433E00" w:rsidP="00E71FC3">
      <w:pPr>
        <w:spacing w:after="0" w:line="240" w:lineRule="auto"/>
      </w:pPr>
      <w:r>
        <w:separator/>
      </w:r>
    </w:p>
  </w:endnote>
  <w:endnote w:type="continuationSeparator" w:id="0">
    <w:p w14:paraId="664478E4" w14:textId="77777777" w:rsidR="00433E00" w:rsidRDefault="00433E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7624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78C20" w14:textId="77777777" w:rsidR="00433E00" w:rsidRDefault="00433E00" w:rsidP="00E71FC3">
      <w:pPr>
        <w:spacing w:after="0" w:line="240" w:lineRule="auto"/>
      </w:pPr>
      <w:r>
        <w:separator/>
      </w:r>
    </w:p>
  </w:footnote>
  <w:footnote w:type="continuationSeparator" w:id="0">
    <w:p w14:paraId="5747B4B3" w14:textId="77777777" w:rsidR="00433E00" w:rsidRDefault="00433E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E00"/>
    <w:rsid w:val="001A7C09"/>
    <w:rsid w:val="00433E0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36CC2"/>
  <w15:chartTrackingRefBased/>
  <w15:docId w15:val="{CE43829C-7BC2-4208-B1EC-FD2002447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2018-04-23T14:22:00Z</dcterms:created>
  <dcterms:modified xsi:type="dcterms:W3CDTF">2018-04-23T14:24:00Z</dcterms:modified>
</cp:coreProperties>
</file>